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F0010" w14:textId="77777777" w:rsidR="00904E35" w:rsidRDefault="00904E35" w:rsidP="00904E3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Robert LEGET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fl.1468-9)</w:t>
      </w:r>
    </w:p>
    <w:p w14:paraId="41324738" w14:textId="77777777" w:rsidR="00904E35" w:rsidRDefault="00904E35" w:rsidP="00904E3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London. Scrivener.</w:t>
      </w:r>
    </w:p>
    <w:p w14:paraId="40E30E47" w14:textId="77777777" w:rsidR="00904E35" w:rsidRDefault="00904E35" w:rsidP="00904E3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1A798F3" w14:textId="77777777" w:rsidR="00904E35" w:rsidRDefault="00904E35" w:rsidP="00904E3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5A39657" w14:textId="77777777" w:rsidR="00904E35" w:rsidRDefault="00904E35" w:rsidP="00904E3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1468-9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The Cutlers’ Company paid him 10d for writing a supplication to the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Mayor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CB6F4F" w14:textId="77777777" w:rsidR="00904E35" w:rsidRDefault="00904E35" w:rsidP="00904E35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published by the Cutlers’ Company 1916 p.154)</w:t>
      </w:r>
    </w:p>
    <w:p w14:paraId="5A79EC29" w14:textId="77777777" w:rsidR="00904E35" w:rsidRDefault="00904E35" w:rsidP="00904E3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265BF28" w14:textId="77777777" w:rsidR="00904E35" w:rsidRDefault="00904E35" w:rsidP="00904E3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4632856" w14:textId="77777777" w:rsidR="00904E35" w:rsidRDefault="00904E35" w:rsidP="00904E3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 July 2022</w:t>
      </w:r>
    </w:p>
    <w:p w14:paraId="2DFF459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199BC" w14:textId="77777777" w:rsidR="00904E35" w:rsidRDefault="00904E35" w:rsidP="009139A6">
      <w:r>
        <w:separator/>
      </w:r>
    </w:p>
  </w:endnote>
  <w:endnote w:type="continuationSeparator" w:id="0">
    <w:p w14:paraId="5E1C0526" w14:textId="77777777" w:rsidR="00904E35" w:rsidRDefault="00904E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215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9B00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43F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E0441" w14:textId="77777777" w:rsidR="00904E35" w:rsidRDefault="00904E35" w:rsidP="009139A6">
      <w:r>
        <w:separator/>
      </w:r>
    </w:p>
  </w:footnote>
  <w:footnote w:type="continuationSeparator" w:id="0">
    <w:p w14:paraId="26872FB6" w14:textId="77777777" w:rsidR="00904E35" w:rsidRDefault="00904E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5DF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457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3EA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E35"/>
    <w:rsid w:val="000666E0"/>
    <w:rsid w:val="002510B7"/>
    <w:rsid w:val="005C130B"/>
    <w:rsid w:val="00826F5C"/>
    <w:rsid w:val="00904E35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0E34E"/>
  <w15:chartTrackingRefBased/>
  <w15:docId w15:val="{15151E2D-4EF4-4C6F-97FB-A9266C5F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2022-07-24T08:39:00Z</dcterms:created>
  <dcterms:modified xsi:type="dcterms:W3CDTF">2022-07-24T08:40:00Z</dcterms:modified>
</cp:coreProperties>
</file>